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2bb929f" w14:textId="2bb929f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C48F2">
        <w:rPr>
          <w:rFonts w:ascii="Arial" w:hAnsi="Arial" w:cs="Arial"/>
        </w:rPr>
        <w:t>331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6C48F2">
        <w:rPr>
          <w:rFonts w:ascii="Arial" w:hAnsi="Arial" w:cs="Arial"/>
        </w:rPr>
        <w:t>16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2B6CF9" w:rsidR="006C48F2">
        <w:rPr>
          <w:rFonts w:ascii="Arial" w:hAnsi="Arial" w:cs="Arial"/>
        </w:rPr>
        <w:t>STAR SAILING j.d.o.o.</w:t>
      </w:r>
      <w:r w:rsidR="006C48F2">
        <w:rPr>
          <w:rFonts w:ascii="Arial" w:hAnsi="Arial" w:cs="Arial"/>
        </w:rPr>
        <w:t xml:space="preserve"> za poslovne usluge i turistička agencija</w:t>
      </w:r>
      <w:r w:rsidRPr="002B6CF9" w:rsidR="006C48F2">
        <w:rPr>
          <w:rFonts w:ascii="Arial" w:hAnsi="Arial" w:cs="Arial"/>
        </w:rPr>
        <w:t>, Zadar, Kovačka 4, OIB: 88457883232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6A15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11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14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6A15ED" w:rsidP="006A15ED" w:rsidRDefault="006A15E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C93BF8" w:rsidR="006A15ED" w:rsidP="006A15ED" w:rsidRDefault="006A15E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6A15ED" w:rsidP="006A15ED" w:rsidRDefault="006A15E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6A15ED" w:rsidP="006A15ED" w:rsidRDefault="006A15ED">
      <w:pPr>
        <w:jc w:val="both"/>
        <w:rPr>
          <w:rFonts w:ascii="Arial" w:hAnsi="Arial" w:cs="Arial"/>
        </w:rPr>
      </w:pPr>
    </w:p>
    <w:p w:rsidRPr="00C93BF8" w:rsidR="006A15ED" w:rsidP="006A15ED" w:rsidRDefault="006A15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6A15ED" w:rsidP="006A15ED" w:rsidRDefault="006A15ED">
      <w:pPr>
        <w:jc w:val="both"/>
        <w:rPr>
          <w:rFonts w:ascii="Arial" w:hAnsi="Arial" w:cs="Arial"/>
        </w:rPr>
      </w:pPr>
    </w:p>
    <w:p w:rsidRPr="00C93BF8" w:rsidR="006A15ED" w:rsidP="006A15ED" w:rsidRDefault="006A15ED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6A15ED" w:rsidP="006A15ED" w:rsidRDefault="006A15ED">
      <w:pPr>
        <w:jc w:val="both"/>
        <w:rPr>
          <w:rFonts w:ascii="Arial" w:hAnsi="Arial" w:cs="Arial"/>
          <w:b/>
        </w:rPr>
      </w:pPr>
    </w:p>
    <w:p w:rsidRPr="00C93BF8" w:rsidR="006A15ED" w:rsidP="006A15ED" w:rsidRDefault="006A15E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6A15ED" w:rsidP="006A15ED" w:rsidRDefault="006A15ED">
      <w:pPr>
        <w:jc w:val="both"/>
        <w:rPr>
          <w:rFonts w:ascii="Arial" w:hAnsi="Arial" w:cs="Arial"/>
        </w:rPr>
      </w:pPr>
    </w:p>
    <w:p w:rsidRPr="00C93BF8" w:rsidR="006A15ED" w:rsidP="006A15ED" w:rsidRDefault="006A15E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11,15</w:t>
      </w:r>
      <w:r w:rsidRPr="00C93BF8">
        <w:rPr>
          <w:rFonts w:ascii="Arial" w:hAnsi="Arial" w:cs="Arial"/>
        </w:rPr>
        <w:t xml:space="preserve"> sati</w:t>
      </w:r>
    </w:p>
    <w:p w:rsidRPr="00C93BF8" w:rsidR="006A15ED" w:rsidP="006A15ED" w:rsidRDefault="006A15ED">
      <w:pPr>
        <w:jc w:val="both"/>
        <w:rPr>
          <w:rFonts w:ascii="Arial" w:hAnsi="Arial" w:cs="Arial"/>
        </w:rPr>
      </w:pPr>
    </w:p>
    <w:p w:rsidRPr="00C93BF8" w:rsidR="006A15ED" w:rsidP="006A15ED" w:rsidRDefault="006A15ED">
      <w:pPr>
        <w:ind w:firstLine="708"/>
        <w:jc w:val="both"/>
        <w:rPr>
          <w:rFonts w:ascii="Arial" w:hAnsi="Arial" w:cs="Arial"/>
        </w:rPr>
      </w:pPr>
    </w:p>
    <w:p w:rsidRPr="00C93BF8" w:rsidR="006A15ED" w:rsidP="006A15ED" w:rsidRDefault="006A15ED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6A15ED" w:rsidP="006A15ED" w:rsidRDefault="006A15ED">
      <w:pPr>
        <w:rPr>
          <w:rFonts w:ascii="Arial" w:hAnsi="Arial" w:cs="Arial"/>
        </w:rPr>
      </w:pPr>
    </w:p>
    <w:p w:rsidRPr="00C93BF8" w:rsidR="006A15ED" w:rsidP="006A15ED" w:rsidRDefault="006A15ED">
      <w:pPr>
        <w:rPr>
          <w:rFonts w:ascii="Arial" w:hAnsi="Arial" w:cs="Arial"/>
        </w:rPr>
      </w:pPr>
    </w:p>
    <w:p w:rsidRPr="00C93BF8" w:rsidR="006A15ED" w:rsidP="006A15ED" w:rsidRDefault="006A15ED">
      <w:pPr>
        <w:rPr>
          <w:rFonts w:ascii="Arial" w:hAnsi="Arial" w:cs="Arial"/>
        </w:rPr>
      </w:pPr>
    </w:p>
    <w:p w:rsidRPr="00C93BF8" w:rsidR="006A15ED" w:rsidP="006A15ED" w:rsidRDefault="006A15ED">
      <w:pPr>
        <w:rPr>
          <w:rFonts w:ascii="Arial" w:hAnsi="Arial" w:cs="Arial"/>
        </w:rPr>
      </w:pPr>
    </w:p>
    <w:p w:rsidRPr="00C93BF8" w:rsidR="006A15ED" w:rsidP="006A15ED" w:rsidRDefault="006A15ED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6A15ED" w:rsidP="006A15ED" w:rsidRDefault="006A15ED">
      <w:pPr>
        <w:rPr>
          <w:rFonts w:ascii="Arial" w:hAnsi="Arial" w:cs="Arial"/>
        </w:rPr>
      </w:pPr>
    </w:p>
    <w:p w:rsidRPr="00C93BF8" w:rsidR="006A15ED" w:rsidP="006A15ED" w:rsidRDefault="006A15ED">
      <w:pPr>
        <w:jc w:val="both"/>
        <w:rPr>
          <w:rFonts w:ascii="Arial" w:hAnsi="Arial" w:cs="Arial"/>
        </w:rPr>
      </w:pPr>
    </w:p>
    <w:p w:rsidRPr="00C93BF8" w:rsidR="006A15ED" w:rsidP="006A15ED" w:rsidRDefault="006A15ED">
      <w:pPr>
        <w:jc w:val="both"/>
        <w:rPr>
          <w:rFonts w:ascii="Arial" w:hAnsi="Arial" w:cs="Arial"/>
        </w:rPr>
      </w:pPr>
    </w:p>
    <w:p w:rsidRPr="00C93BF8" w:rsidR="00A25693" w:rsidP="006A15ED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5E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Poslovni broj: 1 St-</w:t>
    </w:r>
    <w:r w:rsidR="00381F8C">
      <w:rPr>
        <w:rFonts w:ascii="Arial" w:hAnsi="Arial" w:cs="Arial"/>
      </w:rPr>
      <w:t>331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8F320D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81F8C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A15ED"/>
    <w:rsid w:val="006B4042"/>
    <w:rsid w:val="006B5307"/>
    <w:rsid w:val="006C170B"/>
    <w:rsid w:val="006C48F2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24DAC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320D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93531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24D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4DA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4DA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4DA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4DA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4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D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DA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DA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DA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11:14</izvorni_sadrzaj>
    <derivirana_varijabla naziv="DomainObject.StvarniPocetakVrijeme_1">11:14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St-331/2021-16</izvorni_sadrzaj>
    <derivirana_varijabla naziv="DomainObject.Zapisnik.Oznaka_1">St-331/2021-16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2021.</izvorni_sadrzaj>
    <derivirana_varijabla naziv="DomainObject.Predmet.DatumOsnivanja_1">7.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St-331/2021</izvorni_sadrzaj>
    <derivirana_varijabla naziv="DomainObject.Predmet.OznakaBroj_1">St-331/2021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 SAILING jednostavno društvo s ograničenom odgovornošću za poslovne usluge i turistička agencija</izvorni_sadrzaj>
    <derivirana_varijabla naziv="DomainObject.Predmet.ProtustrankaFormated_1">  STAR SAILING jednostavno društvo s ograničenom odgovornošću za poslovne usluge i turistička agencija</derivirana_varijabla>
  </DomainObject.Predmet.ProtustrankaFormated>
  <DomainObject.Predmet.ProtustrankaFormatedOIB>
    <izvorni_sadrzaj>  STAR SAILING jednostavno društvo s ograničenom odgovornošću za poslovne usluge i turistička agencija, OIB 88457883232</izvorni_sadrzaj>
    <derivirana_varijabla naziv="DomainObject.Predmet.ProtustrankaFormatedOIB_1">  STAR SAILING jednostavno društvo s ograničenom odgovornošću za poslovne usluge i turistička agencija, OIB 88457883232</derivirana_varijabla>
  </DomainObject.Predmet.ProtustrankaFormatedOIB>
  <DomainObject.Predmet.ProtustrankaFormatedWithAdress>
    <izvorni_sadrzaj> STAR SAILING jednostavno društvo s ograničenom odgovornošću za poslovne usluge i turistička agencija, Kovačka 4, 23000 Zadar</izvorni_sadrzaj>
    <derivirana_varijabla naziv="DomainObject.Predmet.ProtustrankaFormatedWithAdress_1"> STAR SAILING jednostavno društvo s ograničenom odgovornošću za poslovne usluge i turistička agencija, Kovačka 4, 23000 Zadar</derivirana_varijabla>
  </DomainObject.Predmet.ProtustrankaFormatedWithAdress>
  <DomainObject.Predmet.ProtustrankaFormatedWithAdressOIB>
    <izvorni_sadrzaj> STAR SAILING jednostavno društvo s ograničenom odgovornošću za poslovne usluge i turistička agencija, OIB 88457883232, Kovačka 4, 23000 Zadar</izvorni_sadrzaj>
    <derivirana_varijabla naziv="DomainObject.Predmet.ProtustrankaFormatedWithAdressOIB_1"> STAR SAILING jednostavno društvo s ograničenom odgovornošću za poslovne usluge i turistička agencija, OIB 88457883232, Kovačka 4, 23000 Zadar</derivirana_varijabla>
  </DomainObject.Predmet.ProtustrankaFormatedWithAdressOIB>
  <DomainObject.Predmet.ProtustrankaWithAdress>
    <izvorni_sadrzaj>STAR SAILING jednostavno društvo s ograničenom odgovornošću za poslovne usluge i turistička agencija Kovačka 4, 23000 Zadar</izvorni_sadrzaj>
    <derivirana_varijabla naziv="DomainObject.Predmet.ProtustrankaWithAdress_1">STAR SAILING jednostavno društvo s ograničenom odgovornošću za poslovne usluge i turistička agencija Kovačka 4, 23000 Zadar</derivirana_varijabla>
  </DomainObject.Predmet.ProtustrankaWithAdress>
  <DomainObject.Predmet.ProtustrankaWithAdressOIB>
    <izvorni_sadrzaj>STAR SAILING jednostavno društvo s ograničenom odgovornošću za poslovne usluge i turistička agencija, OIB 88457883232, Kovačka 4, 23000 Zadar</izvorni_sadrzaj>
    <derivirana_varijabla naziv="DomainObject.Predmet.ProtustrankaWithAdressOIB_1">STAR SAILING jednostavno društvo s ograničenom odgovornošću za poslovne usluge i turistička agencija, OIB 88457883232, Kovačka 4, 23000 Zadar</derivirana_varijabla>
  </DomainObject.Predmet.ProtustrankaWithAdressOIB>
  <DomainObject.Predmet.ProtustrankaNazivFormated>
    <izvorni_sadrzaj>STAR SAILING jednostavno društvo s ograničenom odgovornošću za poslovne usluge i turistička agencija</izvorni_sadrzaj>
    <derivirana_varijabla naziv="DomainObject.Predmet.ProtustrankaNazivFormated_1">STAR SAILING jednostavno društvo s ograničenom odgovornošću za poslovne usluge i turistička agencija</derivirana_varijabla>
  </DomainObject.Predmet.ProtustrankaNazivFormated>
  <DomainObject.Predmet.ProtustrankaNazivFormatedOIB>
    <izvorni_sadrzaj>STAR SAILING jednostavno društvo s ograničenom odgovornošću za poslovne usluge i turistička agencija, OIB 88457883232</izvorni_sadrzaj>
    <derivirana_varijabla naziv="DomainObject.Predmet.ProtustrankaNazivFormatedOIB_1">STAR SAILING jednostavno društvo s ograničenom odgovornošću za poslovne usluge i turistička agencija, OIB 88457883232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STAR SAILING jednostavno društvo s ograničenom odgovornošću za poslovne usluge i turistička agencija</item>
    </izvorni_sadrzaj>
    <derivirana_varijabla naziv="DomainObject.Predmet.ProtuStrankaListFormated_1">
      <item>STAR SAILING jednostavno društvo s ograničenom odgovornošću za poslovne usluge i turistička agencija</item>
    </derivirana_varijabla>
  </DomainObject.Predmet.ProtuStrankaListFormated>
  <DomainObject.Predmet.ProtuStrankaListFormatedOIB>
    <izvorni_sadrzaj>
      <item>STAR SAILING jednostavno društvo s ograničenom odgovornošću za poslovne usluge i turistička agencija, OIB 88457883232</item>
    </izvorni_sadrzaj>
    <derivirana_varijabla naziv="DomainObject.Predmet.ProtuStrankaListFormatedOIB_1">
      <item>STAR SAILING jednostavno društvo s ograničenom odgovornošću za poslovne usluge i turistička agencija, OIB 88457883232</item>
    </derivirana_varijabla>
  </DomainObject.Predmet.ProtuStrankaListFormatedOIB>
  <DomainObject.Predmet.ProtuStrankaListFormatedWithAdress>
    <izvorni_sadrzaj>
      <item>STAR SAILING jednostavno društvo s ograničenom odgovornošću za poslovne usluge i turistička agencija, Kovačka 4, 23000 Zadar</item>
    </izvorni_sadrzaj>
    <derivirana_varijabla naziv="DomainObject.Predmet.ProtuStrankaListFormatedWithAdress_1">
      <item>STAR SAILING jednostavno društvo s ograničenom odgovornošću za poslovne usluge i turistička agencija, Kovačka 4, 23000 Zadar</item>
    </derivirana_varijabla>
  </DomainObject.Predmet.ProtuStrankaListFormatedWithAdress>
  <DomainObject.Predmet.ProtuStrankaListFormatedWithAdressOIB>
    <izvorni_sadrzaj>
      <item>STAR SAILING jednostavno društvo s ograničenom odgovornošću za poslovne usluge i turistička agencija, OIB 88457883232, Kovačka 4, 23000 Zadar</item>
    </izvorni_sadrzaj>
    <derivirana_varijabla naziv="DomainObject.Predmet.ProtuStrankaListFormatedWithAdressOIB_1">
      <item>STAR SAILING jednostavno društvo s ograničenom odgovornošću za poslovne usluge i turistička agencija, OIB 88457883232, Kovačka 4, 23000 Zadar</item>
    </derivirana_varijabla>
  </DomainObject.Predmet.ProtuStrankaListFormatedWithAdressOIB>
  <DomainObject.Predmet.ProtuStrankaListNazivFormated>
    <izvorni_sadrzaj>
      <item>STAR SAILING jednostavno društvo s ograničenom odgovornošću za poslovne usluge i turistička agencija</item>
    </izvorni_sadrzaj>
    <derivirana_varijabla naziv="DomainObject.Predmet.ProtuStrankaListNazivFormated_1">
      <item>STAR SAILING jednostavno društvo s ograničenom odgovornošću za poslovne usluge i turistička agencija</item>
    </derivirana_varijabla>
  </DomainObject.Predmet.ProtuStrankaListNazivFormated>
  <DomainObject.Predmet.ProtuStrankaListNazivFormatedOIB>
    <izvorni_sadrzaj>
      <item>STAR SAILING jednostavno društvo s ograničenom odgovornošću za poslovne usluge i turistička agencija, OIB 88457883232</item>
    </izvorni_sadrzaj>
    <derivirana_varijabla naziv="DomainObject.Predmet.ProtuStrankaListNazivFormatedOIB_1">
      <item>STAR SAILING jednostavno društvo s ograničenom odgovornošću za poslovne usluge i turistička agencija, OIB 88457883232</item>
    </derivirana_varijabla>
  </DomainObject.Predmet.ProtuStrankaListNazivFormatedOIB>
  <DomainObject.Predmet.OstaliListFormated>
    <izvorni_sadrzaj>
      <item>Darko Marković</item>
    </izvorni_sadrzaj>
    <derivirana_varijabla naziv="DomainObject.Predmet.OstaliListFormated_1">
      <item>Darko Marković</item>
    </derivirana_varijabla>
  </DomainObject.Predmet.OstaliListFormated>
  <DomainObject.Predmet.OstaliListFormatedOIB>
    <izvorni_sadrzaj>
      <item>Darko Marković, OIB 21793280692</item>
    </izvorni_sadrzaj>
    <derivirana_varijabla naziv="DomainObject.Predmet.OstaliListFormatedOIB_1">
      <item>Darko Marković, OIB 21793280692</item>
    </derivirana_varijabla>
  </DomainObject.Predmet.OstaliListFormatedOIB>
  <DomainObject.Predmet.OstaliListFormatedWithAdress>
    <izvorni_sadrzaj>
      <item>Darko Marković, Braybrooke Close 2, Mendlesham</item>
    </izvorni_sadrzaj>
    <derivirana_varijabla naziv="DomainObject.Predmet.OstaliListFormatedWithAdress_1">
      <item>Darko Marković, Braybrooke Close 2, Mendlesham</item>
    </derivirana_varijabla>
  </DomainObject.Predmet.OstaliListFormatedWithAdress>
  <DomainObject.Predmet.OstaliListFormatedWithAdressOIB>
    <izvorni_sadrzaj>
      <item>Darko Marković, OIB 21793280692, Braybrooke Close 2, Mendlesham</item>
    </izvorni_sadrzaj>
    <derivirana_varijabla naziv="DomainObject.Predmet.OstaliListFormatedWithAdressOIB_1">
      <item>Darko Marković, OIB 21793280692, Braybrooke Close 2, Mendlesham</item>
    </derivirana_varijabla>
  </DomainObject.Predmet.OstaliListFormatedWithAdressOIB>
  <DomainObject.Predmet.OstaliListNazivFormated>
    <izvorni_sadrzaj>
      <item>Darko Marković</item>
    </izvorni_sadrzaj>
    <derivirana_varijabla naziv="DomainObject.Predmet.OstaliListNazivFormated_1">
      <item>Darko Marković</item>
    </derivirana_varijabla>
  </DomainObject.Predmet.OstaliListNazivFormated>
  <DomainObject.Predmet.OstaliListNazivFormatedOIB>
    <izvorni_sadrzaj>
      <item>Darko Marković, OIB 21793280692</item>
    </izvorni_sadrzaj>
    <derivirana_varijabla naziv="DomainObject.Predmet.OstaliListNazivFormatedOIB_1">
      <item>Darko Marković, OIB 21793280692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St-331/2021-16</izvorni_sadrzaj>
    <derivirana_varijabla naziv="DomainObject.PoslovniBrojDokumenta_1">St-331/2021-16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STAR SAILING jednostavno društvo s ograničenom odgovornošću za poslovne usluge i turistička agencija</izvorni_sadrzaj>
    <derivirana_varijabla naziv="DomainObject.Predmet.ProtustrankaIDrugi_1">STAR SAILING jednostavno društvo s ograničenom odgovornošću za poslovne usluge i turistička agencija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STAR SAILING jednostavno društvo s ograničenom odgovornošću za poslovne usluge i turistička agencija, OIB 88457883232, Kovačka 4, 23000 Zadar</izvorni_sadrzaj>
    <derivirana_varijabla naziv="DomainObject.Predmet.ProtustrankaIDrugiAdressOIB_1">STAR SAILING jednostavno društvo s ograničenom odgovornošću za poslovne usluge i turistička agencija, OIB 88457883232, Kovačka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 SAILING jednostavno društvo s ograničenom odgovornošću za poslovne usluge i turistička agencija</item>
      <item>Financijska agencija (FINA)</item>
      <item>Darko Marković</item>
    </izvorni_sadrzaj>
    <derivirana_varijabla naziv="DomainObject.Predmet.SudioniciListNaziv_1">
      <item>STAR SAILING jednostavno društvo s ograničenom odgovornošću za poslovne usluge i turistička agencija</item>
      <item>Financijska agencija (FINA)</item>
      <item>Darko Marković</item>
    </derivirana_varijabla>
  </DomainObject.Predmet.SudioniciListNaziv>
  <DomainObject.Predmet.SudioniciListAdressOIB>
    <izvorni_sadrzaj>
      <item>STAR SAILING jednostavno društvo s ograničenom odgovornošću za poslovne usluge i turistička agencija, OIB 88457883232, Kovačka 4,23000 Zadar</item>
      <item>Financijska agencija (FINA), OIB 85821130368, Ulica grada Vukovara 70,10000 Zagreb</item>
      <item>Darko Marković, OIB 21793280692, Braybrooke Close 2,Mendlesham</item>
    </izvorni_sadrzaj>
    <derivirana_varijabla naziv="DomainObject.Predmet.SudioniciListAdressOIB_1">
      <item>STAR SAILING jednostavno društvo s ograničenom odgovornošću za poslovne usluge i turistička agencija, OIB 88457883232, Kovačka 4,23000 Zadar</item>
      <item>Financijska agencija (FINA), OIB 85821130368, Ulica grada Vukovara 70,10000 Zagreb</item>
      <item>Darko Marković, OIB 21793280692, Braybrooke Close 2,Mendlesham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88457883232</item>
      <item>, OIB 85821130368</item>
      <item>, OIB 21793280692</item>
    </izvorni_sadrzaj>
    <derivirana_varijabla naziv="DomainObject.Predmet.SudioniciListNazivOIB_1">
      <item>, OIB 88457883232</item>
      <item>, OIB 85821130368</item>
      <item>, OIB 21793280692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siječnja 2021.</izvorni_sadrzaj>
    <derivirana_varijabla naziv="DomainObject.Predmet.DatumPocetkaProcesa_1">18.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117</properties:Words>
  <properties:Characters>618</properties:Characters>
  <properties:Lines>39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2021-07-20T12:15:00Z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2021-07-21T11:47:00Z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St-331/2021-16 / Zapisnik - Ročište radi izjašnjenja o prijedlogu za otvaranje steč.post (1 St-331-2021-povodom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